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C5A4" w14:textId="1FC1B1D1" w:rsidR="006B2F86" w:rsidRDefault="00EB7C95" w:rsidP="00E71FC3">
      <w:pPr>
        <w:pStyle w:val="NoSpacing"/>
      </w:pPr>
      <w:r>
        <w:rPr>
          <w:u w:val="single"/>
        </w:rPr>
        <w:t>Stephen JONSON</w:t>
      </w:r>
      <w:r>
        <w:t xml:space="preserve">    </w:t>
      </w:r>
      <w:proofErr w:type="gramStart"/>
      <w:r>
        <w:t xml:space="preserve">   (</w:t>
      </w:r>
      <w:proofErr w:type="gramEnd"/>
      <w:r>
        <w:t>d.1473)</w:t>
      </w:r>
    </w:p>
    <w:p w14:paraId="64CF6761" w14:textId="07EC759D" w:rsidR="00EB7C95" w:rsidRDefault="00EB7C95" w:rsidP="00E71FC3">
      <w:pPr>
        <w:pStyle w:val="NoSpacing"/>
      </w:pPr>
      <w:r>
        <w:t>of Newland, Yorkshire.</w:t>
      </w:r>
    </w:p>
    <w:p w14:paraId="1568C7BA" w14:textId="6FC2ED2E" w:rsidR="00EB7C95" w:rsidRDefault="00EB7C95" w:rsidP="00E71FC3">
      <w:pPr>
        <w:pStyle w:val="NoSpacing"/>
      </w:pPr>
    </w:p>
    <w:p w14:paraId="2411E9E9" w14:textId="5E474E35" w:rsidR="00EB7C95" w:rsidRDefault="00EB7C95" w:rsidP="00E71FC3">
      <w:pPr>
        <w:pStyle w:val="NoSpacing"/>
      </w:pPr>
    </w:p>
    <w:p w14:paraId="70903ACA" w14:textId="13C1AD45" w:rsidR="00EB7C95" w:rsidRDefault="00EB7C95" w:rsidP="00E71FC3">
      <w:pPr>
        <w:pStyle w:val="NoSpacing"/>
      </w:pPr>
      <w:r>
        <w:t xml:space="preserve">  2 Mar.1473</w:t>
      </w:r>
      <w:r>
        <w:tab/>
        <w:t>He made his Will.   (W.Y.R. p.95)</w:t>
      </w:r>
    </w:p>
    <w:p w14:paraId="0820E44C" w14:textId="3D45D481" w:rsidR="00EB7C95" w:rsidRDefault="00EB7C95" w:rsidP="00E71FC3">
      <w:pPr>
        <w:pStyle w:val="NoSpacing"/>
      </w:pPr>
      <w:r>
        <w:t xml:space="preserve">  7 May</w:t>
      </w:r>
      <w:r>
        <w:tab/>
        <w:t>Probate of his Will.   (ibid)</w:t>
      </w:r>
    </w:p>
    <w:p w14:paraId="3AF632DA" w14:textId="1209B4CF" w:rsidR="00EB7C95" w:rsidRDefault="00EB7C95" w:rsidP="00E71FC3">
      <w:pPr>
        <w:pStyle w:val="NoSpacing"/>
      </w:pPr>
    </w:p>
    <w:p w14:paraId="196A13FC" w14:textId="158D7986" w:rsidR="00EB7C95" w:rsidRDefault="00EB7C95" w:rsidP="00E71FC3">
      <w:pPr>
        <w:pStyle w:val="NoSpacing"/>
      </w:pPr>
    </w:p>
    <w:p w14:paraId="6F7BCE63" w14:textId="0E134274" w:rsidR="00EB7C95" w:rsidRPr="00EB7C95" w:rsidRDefault="00EB7C95" w:rsidP="00E71FC3">
      <w:pPr>
        <w:pStyle w:val="NoSpacing"/>
      </w:pPr>
      <w:r>
        <w:t>5 February 2019</w:t>
      </w:r>
      <w:bookmarkStart w:id="0" w:name="_GoBack"/>
      <w:bookmarkEnd w:id="0"/>
    </w:p>
    <w:sectPr w:rsidR="00EB7C95" w:rsidRPr="00EB7C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A2442" w14:textId="77777777" w:rsidR="00EB7C95" w:rsidRDefault="00EB7C95" w:rsidP="00E71FC3">
      <w:pPr>
        <w:spacing w:after="0" w:line="240" w:lineRule="auto"/>
      </w:pPr>
      <w:r>
        <w:separator/>
      </w:r>
    </w:p>
  </w:endnote>
  <w:endnote w:type="continuationSeparator" w:id="0">
    <w:p w14:paraId="23CCA4D5" w14:textId="77777777" w:rsidR="00EB7C95" w:rsidRDefault="00EB7C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11F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8E923" w14:textId="77777777" w:rsidR="00EB7C95" w:rsidRDefault="00EB7C95" w:rsidP="00E71FC3">
      <w:pPr>
        <w:spacing w:after="0" w:line="240" w:lineRule="auto"/>
      </w:pPr>
      <w:r>
        <w:separator/>
      </w:r>
    </w:p>
  </w:footnote>
  <w:footnote w:type="continuationSeparator" w:id="0">
    <w:p w14:paraId="7C40D4EF" w14:textId="77777777" w:rsidR="00EB7C95" w:rsidRDefault="00EB7C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9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7C9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0AAC2"/>
  <w15:chartTrackingRefBased/>
  <w15:docId w15:val="{7169CA81-A3F3-47E6-B8D1-8A24D047A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2019-02-05T21:00:00Z</dcterms:created>
  <dcterms:modified xsi:type="dcterms:W3CDTF">2019-02-05T21:06:00Z</dcterms:modified>
</cp:coreProperties>
</file>